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Default="00424A5A"/>
    <w:p w14:paraId="0D166381" w14:textId="77777777" w:rsidR="00424A5A" w:rsidRDefault="00424A5A"/>
    <w:p w14:paraId="2EF3F7EC" w14:textId="77777777" w:rsidR="00424A5A" w:rsidRDefault="00424A5A" w:rsidP="00424A5A"/>
    <w:p w14:paraId="607AEB1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9179D" w:rsidRPr="00943A3E" w14:paraId="13301929" w14:textId="77777777" w:rsidTr="00D9179D">
        <w:tc>
          <w:tcPr>
            <w:tcW w:w="1080" w:type="dxa"/>
            <w:vAlign w:val="center"/>
          </w:tcPr>
          <w:p w14:paraId="66995001" w14:textId="77777777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1ED7B07C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176E0">
              <w:rPr>
                <w:rFonts w:ascii="Arial" w:hAnsi="Arial" w:cs="Arial"/>
                <w:color w:val="0000FF"/>
                <w:sz w:val="16"/>
                <w:szCs w:val="16"/>
              </w:rPr>
              <w:t>38/2025-0</w:t>
            </w:r>
            <w:r w:rsidR="00DE73E6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F707C32" w14:textId="77777777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595CD0" w14:textId="6E5D0CF4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644A5873" w14:textId="128F6507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</w:t>
            </w:r>
            <w:r w:rsidR="008176E0">
              <w:rPr>
                <w:rFonts w:ascii="Arial" w:hAnsi="Arial" w:cs="Arial"/>
                <w:color w:val="0000FF"/>
                <w:sz w:val="16"/>
                <w:szCs w:val="16"/>
              </w:rPr>
              <w:t>9/26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D9179D" w:rsidRPr="00943A3E" w14:paraId="78B32864" w14:textId="77777777" w:rsidTr="00D9179D">
        <w:tc>
          <w:tcPr>
            <w:tcW w:w="1080" w:type="dxa"/>
            <w:vAlign w:val="center"/>
          </w:tcPr>
          <w:p w14:paraId="3741E428" w14:textId="77777777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2903334D" w:rsidR="00D9179D" w:rsidRPr="00943A3E" w:rsidRDefault="00DE73E6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31</w:t>
            </w:r>
            <w:r w:rsidR="00D9179D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8176E0">
              <w:rPr>
                <w:rFonts w:ascii="Arial" w:hAnsi="Arial" w:cs="Arial"/>
                <w:color w:val="0000FF"/>
                <w:sz w:val="16"/>
                <w:szCs w:val="16"/>
              </w:rPr>
              <w:t>03</w:t>
            </w:r>
            <w:r w:rsidR="00D9179D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 w:rsidR="008176E0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1080" w:type="dxa"/>
            <w:vAlign w:val="center"/>
          </w:tcPr>
          <w:p w14:paraId="5DE32EE9" w14:textId="77777777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8B8DAA" w14:textId="3EADEBC8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2CF55942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</w:t>
            </w:r>
            <w:r w:rsidR="008176E0">
              <w:rPr>
                <w:rFonts w:ascii="Arial" w:hAnsi="Arial" w:cs="Arial"/>
                <w:color w:val="0000FF"/>
                <w:sz w:val="16"/>
                <w:szCs w:val="16"/>
              </w:rPr>
              <w:t>26-000047/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</w:p>
        </w:tc>
      </w:tr>
    </w:tbl>
    <w:p w14:paraId="0C2173AD" w14:textId="77777777" w:rsidR="00424A5A" w:rsidRPr="00943A3E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A5F6453" w14:textId="77777777" w:rsidR="00424A5A" w:rsidRPr="00943A3E" w:rsidRDefault="00424A5A"/>
    <w:p w14:paraId="3898B1FF" w14:textId="77777777" w:rsidR="00556816" w:rsidRPr="00943A3E" w:rsidRDefault="00556816">
      <w:pPr>
        <w:rPr>
          <w:sz w:val="22"/>
        </w:rPr>
      </w:pPr>
    </w:p>
    <w:p w14:paraId="54F16890" w14:textId="77777777" w:rsidR="00424A5A" w:rsidRPr="00943A3E" w:rsidRDefault="00424A5A">
      <w:pPr>
        <w:rPr>
          <w:sz w:val="22"/>
        </w:rPr>
      </w:pPr>
    </w:p>
    <w:p w14:paraId="4C454FDA" w14:textId="77777777" w:rsidR="00E813F4" w:rsidRPr="00943A3E" w:rsidRDefault="00E813F4" w:rsidP="00E813F4">
      <w:pPr>
        <w:rPr>
          <w:sz w:val="22"/>
        </w:rPr>
      </w:pPr>
    </w:p>
    <w:p w14:paraId="1A153B7C" w14:textId="7806BE18" w:rsidR="00E813F4" w:rsidRPr="00943A3E" w:rsidRDefault="00752E17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943A3E">
        <w:rPr>
          <w:rFonts w:ascii="Times New Roman" w:hAnsi="Times New Roman"/>
          <w:b/>
          <w:spacing w:val="20"/>
          <w:sz w:val="22"/>
        </w:rPr>
        <w:t>SPREMEMBA RAZPISNE DOKUMENTACIJE</w:t>
      </w:r>
    </w:p>
    <w:p w14:paraId="3B97BCFE" w14:textId="77777777" w:rsidR="00E813F4" w:rsidRPr="00943A3E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943A3E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473A37E9" w14:textId="77777777" w:rsidR="00E813F4" w:rsidRPr="00943A3E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943A3E" w14:paraId="03B96006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000" w:firstRow="0" w:lastRow="0" w:firstColumn="0" w:lastColumn="0" w:noHBand="0" w:noVBand="0"/>
            </w:tblPr>
            <w:tblGrid>
              <w:gridCol w:w="9288"/>
            </w:tblGrid>
            <w:tr w:rsidR="008176E0" w:rsidRPr="00A9293C" w14:paraId="385DE325" w14:textId="77777777" w:rsidTr="008176E0">
              <w:tc>
                <w:tcPr>
                  <w:tcW w:w="9288" w:type="dxa"/>
                </w:tcPr>
                <w:p w14:paraId="0F9DEB70" w14:textId="77777777" w:rsidR="008176E0" w:rsidRPr="00A9293C" w:rsidRDefault="008176E0" w:rsidP="008176E0">
                  <w:pPr>
                    <w:pStyle w:val="Konnaopomba-besedilo"/>
                    <w:jc w:val="center"/>
                    <w:rPr>
                      <w:rFonts w:ascii="Times New Roman" w:hAnsi="Times New Roman"/>
                      <w:b/>
                      <w:sz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</w:rPr>
                    <w:t>DPP in PZI ureditve krožnega križišča Šmarske  in Istrske ceste v Kopru (Vinakoper)</w:t>
                  </w:r>
                </w:p>
              </w:tc>
            </w:tr>
          </w:tbl>
          <w:p w14:paraId="1F7FC51B" w14:textId="00DF3379" w:rsidR="00E813F4" w:rsidRPr="00943A3E" w:rsidRDefault="00E813F4" w:rsidP="003560E2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9A57708" w14:textId="128072DA" w:rsidR="00E813F4" w:rsidRPr="00943A3E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64C2BF61" w14:textId="77777777" w:rsidR="00752E17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5BD4583A" w14:textId="7A6FD012" w:rsidR="00E813F4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 w:rsidRPr="00943A3E">
        <w:rPr>
          <w:rFonts w:ascii="Times New Roman" w:hAnsi="Times New Roman"/>
          <w:sz w:val="22"/>
        </w:rPr>
        <w:t>Obvestilo o spremembi razpisne dokumentacije je objavljeno na "Portalu javnih naročil"</w:t>
      </w:r>
      <w:r w:rsidRPr="00943A3E">
        <w:rPr>
          <w:rFonts w:ascii="Times New Roman" w:hAnsi="Times New Roman"/>
          <w:sz w:val="22"/>
          <w:szCs w:val="22"/>
        </w:rPr>
        <w:t>.</w:t>
      </w:r>
    </w:p>
    <w:p w14:paraId="70A8C9AA" w14:textId="164D65B6" w:rsidR="00752E17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FC9428F" w14:textId="77777777" w:rsidR="00752E17" w:rsidRPr="00943A3E" w:rsidRDefault="00752E17" w:rsidP="00752E17">
      <w:pPr>
        <w:pStyle w:val="Konnaopomba-besedilo"/>
        <w:spacing w:after="60"/>
        <w:jc w:val="both"/>
        <w:rPr>
          <w:rFonts w:ascii="Times New Roman" w:hAnsi="Times New Roman"/>
          <w:sz w:val="22"/>
          <w:szCs w:val="22"/>
        </w:rPr>
      </w:pPr>
      <w:r w:rsidRPr="00943A3E">
        <w:rPr>
          <w:rFonts w:ascii="Times New Roman" w:hAnsi="Times New Roman"/>
          <w:sz w:val="22"/>
          <w:szCs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752E17" w14:paraId="3651EEE2" w14:textId="77777777" w:rsidTr="000B0D76">
        <w:trPr>
          <w:trHeight w:val="3511"/>
        </w:trPr>
        <w:tc>
          <w:tcPr>
            <w:tcW w:w="9287" w:type="dxa"/>
          </w:tcPr>
          <w:p w14:paraId="0883A155" w14:textId="04DB5A81" w:rsidR="00752E17" w:rsidRPr="00943A3E" w:rsidRDefault="00752E17" w:rsidP="000B0D76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43A3E">
              <w:rPr>
                <w:rFonts w:ascii="Times New Roman" w:hAnsi="Times New Roman"/>
                <w:b/>
                <w:bCs/>
                <w:sz w:val="22"/>
                <w:szCs w:val="22"/>
              </w:rPr>
              <w:t>Naročnik objavlja:</w:t>
            </w:r>
          </w:p>
          <w:p w14:paraId="3CD0F00D" w14:textId="44F3088B" w:rsidR="00752E17" w:rsidRPr="002511EB" w:rsidRDefault="00752E17" w:rsidP="000B0D76">
            <w:pPr>
              <w:pStyle w:val="Telobesedila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31E065" w14:textId="6BF3A089" w:rsidR="000D52B8" w:rsidRPr="002511EB" w:rsidRDefault="00943A3E" w:rsidP="00752E17">
            <w:pPr>
              <w:pStyle w:val="Telobesedila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11EB">
              <w:rPr>
                <w:rFonts w:asciiTheme="minorHAnsi" w:hAnsiTheme="minorHAnsi" w:cstheme="minorHAnsi"/>
                <w:sz w:val="22"/>
                <w:szCs w:val="22"/>
              </w:rPr>
              <w:t xml:space="preserve">Dopolnjeno </w:t>
            </w:r>
            <w:r w:rsidR="004B6717" w:rsidRPr="002511EB">
              <w:rPr>
                <w:rFonts w:asciiTheme="minorHAnsi" w:hAnsiTheme="minorHAnsi" w:cstheme="minorHAnsi"/>
                <w:sz w:val="22"/>
                <w:szCs w:val="22"/>
              </w:rPr>
              <w:t>Specifikacija naročila z navedbo odgovornih oseb</w:t>
            </w:r>
            <w:r w:rsidR="00D9179D" w:rsidRPr="00251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511EB">
              <w:rPr>
                <w:rFonts w:asciiTheme="minorHAnsi" w:hAnsiTheme="minorHAnsi" w:cstheme="minorHAnsi"/>
                <w:sz w:val="22"/>
                <w:szCs w:val="22"/>
              </w:rPr>
              <w:t>(Specifikacija naročila z navedbo odgovornih oseb S1)</w:t>
            </w:r>
            <w:r w:rsidR="000D52B8" w:rsidRPr="002511E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8133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78CB" w:rsidRPr="002511EB">
              <w:rPr>
                <w:rFonts w:asciiTheme="minorHAnsi" w:hAnsiTheme="minorHAnsi" w:cstheme="minorHAnsi"/>
                <w:sz w:val="22"/>
                <w:szCs w:val="22"/>
              </w:rPr>
              <w:t>Doda se postavka točke 29</w:t>
            </w:r>
            <w:r w:rsidR="000D52B8" w:rsidRPr="002511EB">
              <w:rPr>
                <w:rFonts w:asciiTheme="minorHAnsi" w:hAnsiTheme="minorHAnsi" w:cstheme="minorHAnsi"/>
                <w:sz w:val="22"/>
                <w:szCs w:val="22"/>
              </w:rPr>
              <w:t>: »</w:t>
            </w:r>
            <w:r w:rsidR="00BB78CB" w:rsidRPr="002511EB">
              <w:rPr>
                <w:rFonts w:asciiTheme="minorHAnsi" w:hAnsiTheme="minorHAnsi" w:cstheme="minorHAnsi"/>
                <w:sz w:val="22"/>
                <w:szCs w:val="22"/>
              </w:rPr>
              <w:t>PZI semaforizacije s priključitvijo na omrežje</w:t>
            </w:r>
            <w:r w:rsidR="000D52B8" w:rsidRPr="002511EB">
              <w:rPr>
                <w:rFonts w:asciiTheme="minorHAnsi" w:hAnsiTheme="minorHAnsi" w:cstheme="minorHAnsi"/>
                <w:sz w:val="22"/>
                <w:szCs w:val="22"/>
              </w:rPr>
              <w:t>«</w:t>
            </w:r>
          </w:p>
          <w:p w14:paraId="556267A5" w14:textId="7C62A2F3" w:rsidR="002511EB" w:rsidRDefault="002511EB" w:rsidP="00752E17">
            <w:pPr>
              <w:pStyle w:val="Telobesedila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1235CB" w14:textId="77777777" w:rsidR="008133EE" w:rsidRPr="002511EB" w:rsidRDefault="008133EE" w:rsidP="00752E17">
            <w:pPr>
              <w:pStyle w:val="Telobesedila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9CE512" w14:textId="72C779BC" w:rsidR="002511EB" w:rsidRDefault="00B93F68" w:rsidP="002511EB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Spremenjena </w:t>
            </w:r>
            <w:r w:rsidR="002511EB" w:rsidRPr="002511EB">
              <w:rPr>
                <w:rFonts w:asciiTheme="minorHAnsi" w:hAnsiTheme="minorHAnsi" w:cstheme="minorHAnsi"/>
                <w:sz w:val="22"/>
                <w:szCs w:val="22"/>
              </w:rPr>
              <w:t xml:space="preserve">Navodila za oddajo ponudbe: </w:t>
            </w:r>
          </w:p>
          <w:p w14:paraId="699605EC" w14:textId="50F29732" w:rsidR="00B93F68" w:rsidRPr="002511EB" w:rsidRDefault="00B93F68" w:rsidP="002511EB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Spremeni se: </w:t>
            </w:r>
          </w:p>
          <w:p w14:paraId="360CCEB0" w14:textId="77777777" w:rsidR="002511EB" w:rsidRPr="002511EB" w:rsidRDefault="002511EB" w:rsidP="002511EB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511EB">
              <w:rPr>
                <w:rFonts w:asciiTheme="minorHAnsi" w:hAnsiTheme="minorHAnsi" w:cstheme="minorHAnsi"/>
                <w:sz w:val="22"/>
                <w:szCs w:val="22"/>
              </w:rPr>
              <w:t xml:space="preserve">Peta alineja točke 3.2.2.2 Zagotovljen mora biti vodja projektiranja, ki izpolnjuje naslednje zahteve: </w:t>
            </w:r>
          </w:p>
          <w:p w14:paraId="24620630" w14:textId="77777777" w:rsidR="002511EB" w:rsidRPr="002511EB" w:rsidRDefault="002511EB" w:rsidP="002511EB">
            <w:pPr>
              <w:pStyle w:val="Odstavekseznama"/>
              <w:numPr>
                <w:ilvl w:val="1"/>
                <w:numId w:val="18"/>
              </w:num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51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v zadnjih desetih letih pred rokom za oddajo ponudb je bil vodja projektiranja ali odgovorni vodja projekta po ZGO-1 pri izdelavi vsaj enega PZI projekta novogradnje in/ali rekonstrukcije krožnega krožišča minimalnega zunanjega premera 32m, ki po pogodbeni vrednosti znaša vsaj 50.000,00 EUR brez DDV. </w:t>
            </w:r>
          </w:p>
          <w:p w14:paraId="5F942784" w14:textId="77777777" w:rsidR="002511EB" w:rsidRPr="002511EB" w:rsidRDefault="002511EB" w:rsidP="002511EB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511EB">
              <w:rPr>
                <w:rFonts w:asciiTheme="minorHAnsi" w:hAnsiTheme="minorHAnsi" w:cstheme="minorHAnsi"/>
                <w:sz w:val="22"/>
                <w:szCs w:val="22"/>
              </w:rPr>
              <w:t xml:space="preserve">Alineje a). točke 3.2.2.7 Ponudnik oziroma sodelujoči gospodarski subjekti morajo izkazati naslednje uspešno izvedene referenčne posle iz zadnjih desetih letih pred rokom za oddajo ponudb: </w:t>
            </w:r>
          </w:p>
          <w:p w14:paraId="25E3FC47" w14:textId="6681C305" w:rsidR="00C31A62" w:rsidRPr="00752E17" w:rsidRDefault="002511EB" w:rsidP="001A32B3">
            <w:pPr>
              <w:pStyle w:val="Odstavekseznama"/>
              <w:widowControl w:val="0"/>
              <w:numPr>
                <w:ilvl w:val="1"/>
                <w:numId w:val="18"/>
              </w:numPr>
              <w:rPr>
                <w:sz w:val="22"/>
                <w:szCs w:val="22"/>
              </w:rPr>
            </w:pPr>
            <w:r w:rsidRPr="001A32B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vsaj en uspešno izdelan istovrsten projekt PZI novogradnje in/ali rekonstrukcije krožnega krožišča minimalnega zunanjega premera 32m, ki po pogodbeni vrednosti vsaj 50.000,00 EUR brez DDV.  </w:t>
            </w:r>
          </w:p>
        </w:tc>
      </w:tr>
    </w:tbl>
    <w:p w14:paraId="00462BB2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1F070C1B" w14:textId="1FE4F135" w:rsid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3243C0C6" w14:textId="68254108" w:rsidR="00752E17" w:rsidRPr="00752E17" w:rsidRDefault="001A32B3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 w:rsidRPr="001A32B3">
        <w:rPr>
          <w:rFonts w:ascii="Times New Roman" w:hAnsi="Times New Roman"/>
          <w:sz w:val="22"/>
          <w:szCs w:val="22"/>
        </w:rPr>
        <w:t>Spremembe so sestavni del razpisne dokumentacije in jih je potrebno upoštevati pri pripravi ponudbe.</w:t>
      </w:r>
    </w:p>
    <w:p w14:paraId="02BA25DC" w14:textId="77777777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D8A33D6" w14:textId="77777777" w:rsidR="00556816" w:rsidRPr="00752E17" w:rsidRDefault="00556816">
      <w:pPr>
        <w:rPr>
          <w:sz w:val="22"/>
          <w:szCs w:val="22"/>
        </w:rPr>
      </w:pPr>
    </w:p>
    <w:sectPr w:rsidR="00556816" w:rsidRPr="00752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4657B" w14:textId="77777777" w:rsidR="001668AB" w:rsidRDefault="001668AB">
      <w:r>
        <w:separator/>
      </w:r>
    </w:p>
  </w:endnote>
  <w:endnote w:type="continuationSeparator" w:id="0">
    <w:p w14:paraId="282A2977" w14:textId="77777777" w:rsidR="001668AB" w:rsidRDefault="0016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CEBAE" w14:textId="77777777" w:rsidR="001668AB" w:rsidRDefault="001668AB">
      <w:r>
        <w:separator/>
      </w:r>
    </w:p>
  </w:footnote>
  <w:footnote w:type="continuationSeparator" w:id="0">
    <w:p w14:paraId="55CB9B6C" w14:textId="77777777" w:rsidR="001668AB" w:rsidRDefault="00166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0D52B8"/>
    <w:rsid w:val="001668AB"/>
    <w:rsid w:val="001836BB"/>
    <w:rsid w:val="001A32B3"/>
    <w:rsid w:val="00216549"/>
    <w:rsid w:val="002507C2"/>
    <w:rsid w:val="002511EB"/>
    <w:rsid w:val="00290551"/>
    <w:rsid w:val="003133A6"/>
    <w:rsid w:val="003220EF"/>
    <w:rsid w:val="003560E2"/>
    <w:rsid w:val="003579C0"/>
    <w:rsid w:val="00420EC6"/>
    <w:rsid w:val="00424A5A"/>
    <w:rsid w:val="0044323F"/>
    <w:rsid w:val="004A1DE8"/>
    <w:rsid w:val="004B34B5"/>
    <w:rsid w:val="004B6717"/>
    <w:rsid w:val="00556816"/>
    <w:rsid w:val="0063365F"/>
    <w:rsid w:val="00634B0D"/>
    <w:rsid w:val="00637BE6"/>
    <w:rsid w:val="00680C3B"/>
    <w:rsid w:val="006E2DD5"/>
    <w:rsid w:val="00752E17"/>
    <w:rsid w:val="008133EE"/>
    <w:rsid w:val="008176E0"/>
    <w:rsid w:val="00925F4F"/>
    <w:rsid w:val="00943A3E"/>
    <w:rsid w:val="009B1FD9"/>
    <w:rsid w:val="00A05C73"/>
    <w:rsid w:val="00A17575"/>
    <w:rsid w:val="00A30F6B"/>
    <w:rsid w:val="00A94931"/>
    <w:rsid w:val="00AC4251"/>
    <w:rsid w:val="00AD3747"/>
    <w:rsid w:val="00AF3EDE"/>
    <w:rsid w:val="00B06377"/>
    <w:rsid w:val="00B93F68"/>
    <w:rsid w:val="00BB78CB"/>
    <w:rsid w:val="00C12CD4"/>
    <w:rsid w:val="00C31A62"/>
    <w:rsid w:val="00C7617A"/>
    <w:rsid w:val="00D1631A"/>
    <w:rsid w:val="00D21454"/>
    <w:rsid w:val="00D43CCA"/>
    <w:rsid w:val="00D52159"/>
    <w:rsid w:val="00D676A5"/>
    <w:rsid w:val="00D9179D"/>
    <w:rsid w:val="00DB7CDA"/>
    <w:rsid w:val="00DE73E6"/>
    <w:rsid w:val="00E51016"/>
    <w:rsid w:val="00E66D5B"/>
    <w:rsid w:val="00E73C00"/>
    <w:rsid w:val="00E813F4"/>
    <w:rsid w:val="00E85772"/>
    <w:rsid w:val="00EA1375"/>
    <w:rsid w:val="00ED03C7"/>
    <w:rsid w:val="00ED585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251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SBrodt</cp:lastModifiedBy>
  <cp:revision>9</cp:revision>
  <cp:lastPrinted>2024-07-16T12:56:00Z</cp:lastPrinted>
  <dcterms:created xsi:type="dcterms:W3CDTF">2026-03-30T05:09:00Z</dcterms:created>
  <dcterms:modified xsi:type="dcterms:W3CDTF">2026-03-31T10:16:00Z</dcterms:modified>
</cp:coreProperties>
</file>